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C4594" w14:textId="6A485649" w:rsidR="721E70EB" w:rsidRDefault="721E70EB" w:rsidP="0BE0E282">
      <w:pPr>
        <w:pStyle w:val="Tittel"/>
        <w:ind w:left="3540"/>
      </w:pPr>
      <w:r>
        <w:rPr>
          <w:noProof/>
        </w:rPr>
        <w:drawing>
          <wp:inline distT="0" distB="0" distL="0" distR="0" wp14:anchorId="6540BA83" wp14:editId="555BED76">
            <wp:extent cx="1344613" cy="1067987"/>
            <wp:effectExtent l="0" t="0" r="0" b="0"/>
            <wp:docPr id="414030172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8050076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4613" cy="1067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183F60" w14:textId="78A997EB" w:rsidR="0BE0E282" w:rsidRDefault="0BE0E282" w:rsidP="0BE0E282"/>
    <w:p w14:paraId="4EA8C3CC" w14:textId="77777777" w:rsidR="00807926" w:rsidRPr="002E588E" w:rsidRDefault="00807926" w:rsidP="00807926">
      <w:pPr>
        <w:spacing w:line="240" w:lineRule="auto"/>
        <w:jc w:val="center"/>
        <w:rPr>
          <w:rFonts w:cs="Calibri"/>
          <w:sz w:val="44"/>
          <w:szCs w:val="44"/>
        </w:rPr>
      </w:pPr>
      <w:r w:rsidRPr="002E588E">
        <w:rPr>
          <w:rFonts w:cs="Calibri"/>
          <w:sz w:val="44"/>
          <w:szCs w:val="44"/>
        </w:rPr>
        <w:t>Rammeavtale på mobiltelefoner og tilbehør til ansatte</w:t>
      </w:r>
    </w:p>
    <w:p w14:paraId="3B6C4DE3" w14:textId="77777777" w:rsidR="00807926" w:rsidRPr="002E588E" w:rsidRDefault="00807926" w:rsidP="00807926">
      <w:pPr>
        <w:spacing w:line="240" w:lineRule="auto"/>
        <w:jc w:val="center"/>
        <w:rPr>
          <w:rFonts w:cs="Calibri"/>
          <w:sz w:val="44"/>
          <w:szCs w:val="44"/>
        </w:rPr>
      </w:pPr>
      <w:r w:rsidRPr="002E588E">
        <w:rPr>
          <w:rFonts w:cs="Calibri"/>
          <w:sz w:val="44"/>
          <w:szCs w:val="44"/>
        </w:rPr>
        <w:t>Saksnummer: 2026/856</w:t>
      </w:r>
    </w:p>
    <w:p w14:paraId="44F4E311" w14:textId="538E47A7" w:rsidR="00807926" w:rsidRPr="00015E24" w:rsidRDefault="00807926" w:rsidP="00807926">
      <w:pPr>
        <w:spacing w:line="240" w:lineRule="auto"/>
        <w:jc w:val="center"/>
        <w:rPr>
          <w:sz w:val="44"/>
          <w:szCs w:val="44"/>
        </w:rPr>
      </w:pPr>
      <w:r>
        <w:rPr>
          <w:sz w:val="44"/>
          <w:szCs w:val="44"/>
        </w:rPr>
        <w:t>Svarskjema erfaring</w:t>
      </w:r>
    </w:p>
    <w:p w14:paraId="0F62FFAF" w14:textId="77777777" w:rsidR="006B741E" w:rsidRPr="00B876FB" w:rsidRDefault="006B741E" w:rsidP="006B741E">
      <w:r w:rsidRPr="00B876FB">
        <w:t xml:space="preserve">I henhold til kvalifikasjonskravene skal det oppgis </w:t>
      </w:r>
      <w:r>
        <w:t>erfaring/</w:t>
      </w:r>
      <w:r w:rsidRPr="00B876FB">
        <w:t>referanser. Vennligst oppgi referanser og kontaktdetaljer under (sjekk at e-postadresse er korrekt):</w:t>
      </w:r>
    </w:p>
    <w:p w14:paraId="63F79225" w14:textId="4DD3B413" w:rsidR="006B741E" w:rsidRDefault="00535829" w:rsidP="006B741E">
      <w:pPr>
        <w:spacing w:line="300" w:lineRule="atLeast"/>
      </w:pPr>
      <w:bookmarkStart w:id="0" w:name="_Hlk209615889"/>
      <w:r>
        <w:t>Referanse nr. 1</w:t>
      </w: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5812"/>
      </w:tblGrid>
      <w:tr w:rsidR="00535829" w:rsidRPr="005C5560" w14:paraId="7FF576F0" w14:textId="77777777" w:rsidTr="00535829">
        <w:trPr>
          <w:tblHeader/>
        </w:trPr>
        <w:tc>
          <w:tcPr>
            <w:tcW w:w="3119" w:type="dxa"/>
            <w:tcBorders>
              <w:bottom w:val="single" w:sz="4" w:space="0" w:color="auto"/>
            </w:tcBorders>
            <w:shd w:val="clear" w:color="auto" w:fill="E0E0E0"/>
          </w:tcPr>
          <w:p w14:paraId="2BAE90C6" w14:textId="77777777" w:rsidR="00535829" w:rsidRPr="005C5560" w:rsidRDefault="00535829" w:rsidP="009D644C">
            <w:pPr>
              <w:keepNext/>
              <w:keepLines/>
              <w:rPr>
                <w:b/>
                <w:bCs/>
                <w:sz w:val="20"/>
                <w:szCs w:val="20"/>
              </w:rPr>
            </w:pPr>
            <w:r w:rsidRPr="005C5560">
              <w:rPr>
                <w:b/>
                <w:bCs/>
                <w:sz w:val="20"/>
                <w:szCs w:val="20"/>
              </w:rPr>
              <w:t>Navn</w:t>
            </w:r>
            <w:r w:rsidRPr="005C5560">
              <w:rPr>
                <w:b/>
                <w:bCs/>
                <w:sz w:val="20"/>
                <w:szCs w:val="20"/>
              </w:rPr>
              <w:tab/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E6E6E6"/>
          </w:tcPr>
          <w:p w14:paraId="62F4D505" w14:textId="2AC6D3E5" w:rsidR="00535829" w:rsidRPr="005C5560" w:rsidRDefault="00535829" w:rsidP="009D644C">
            <w:pPr>
              <w:keepNext/>
              <w:keepLines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Besvarelse</w:t>
            </w:r>
          </w:p>
        </w:tc>
      </w:tr>
      <w:tr w:rsidR="00535829" w:rsidRPr="00B876FB" w14:paraId="7DFEBE0B" w14:textId="77777777" w:rsidTr="00AE7AAA">
        <w:tc>
          <w:tcPr>
            <w:tcW w:w="3119" w:type="dxa"/>
            <w:shd w:val="clear" w:color="auto" w:fill="D9D9D9" w:themeFill="background1" w:themeFillShade="D9"/>
          </w:tcPr>
          <w:p w14:paraId="06E0C057" w14:textId="56516D00" w:rsidR="00535829" w:rsidRPr="00B876FB" w:rsidRDefault="00535829" w:rsidP="009D644C">
            <w:pPr>
              <w:keepNext/>
              <w:keepLines/>
              <w:rPr>
                <w:color w:val="0000FF"/>
                <w:sz w:val="20"/>
              </w:rPr>
            </w:pPr>
            <w:r w:rsidRPr="00B735B5">
              <w:rPr>
                <w:sz w:val="20"/>
              </w:rPr>
              <w:t>Navn</w:t>
            </w:r>
          </w:p>
        </w:tc>
        <w:tc>
          <w:tcPr>
            <w:tcW w:w="5812" w:type="dxa"/>
            <w:shd w:val="clear" w:color="auto" w:fill="FFFFCC"/>
          </w:tcPr>
          <w:p w14:paraId="773F737D" w14:textId="77777777" w:rsidR="00535829" w:rsidRPr="00B876FB" w:rsidRDefault="00535829" w:rsidP="009D644C">
            <w:pPr>
              <w:keepNext/>
              <w:keepLines/>
              <w:rPr>
                <w:color w:val="0000FF"/>
                <w:sz w:val="20"/>
              </w:rPr>
            </w:pPr>
          </w:p>
        </w:tc>
      </w:tr>
      <w:tr w:rsidR="00535829" w:rsidRPr="00B876FB" w14:paraId="088CB50C" w14:textId="77777777" w:rsidTr="00AE7AAA">
        <w:tc>
          <w:tcPr>
            <w:tcW w:w="3119" w:type="dxa"/>
            <w:shd w:val="clear" w:color="auto" w:fill="D9D9D9" w:themeFill="background1" w:themeFillShade="D9"/>
          </w:tcPr>
          <w:p w14:paraId="30CD9B31" w14:textId="0C367CB1" w:rsidR="00535829" w:rsidRPr="00B876FB" w:rsidRDefault="00535829" w:rsidP="009D644C">
            <w:pPr>
              <w:keepNext/>
              <w:keepLines/>
              <w:rPr>
                <w:sz w:val="20"/>
              </w:rPr>
            </w:pPr>
            <w:r>
              <w:rPr>
                <w:sz w:val="20"/>
              </w:rPr>
              <w:t>Firma</w:t>
            </w:r>
          </w:p>
        </w:tc>
        <w:tc>
          <w:tcPr>
            <w:tcW w:w="5812" w:type="dxa"/>
            <w:shd w:val="clear" w:color="auto" w:fill="FFFFCC"/>
          </w:tcPr>
          <w:p w14:paraId="5AC76F8E" w14:textId="77777777" w:rsidR="00535829" w:rsidRPr="00B876FB" w:rsidRDefault="00535829" w:rsidP="009D644C">
            <w:pPr>
              <w:keepNext/>
              <w:keepLines/>
              <w:rPr>
                <w:color w:val="0000FF"/>
                <w:sz w:val="20"/>
              </w:rPr>
            </w:pPr>
          </w:p>
        </w:tc>
      </w:tr>
      <w:tr w:rsidR="00535829" w:rsidRPr="00B876FB" w14:paraId="3A010A0B" w14:textId="77777777" w:rsidTr="00AE7AAA">
        <w:tc>
          <w:tcPr>
            <w:tcW w:w="3119" w:type="dxa"/>
            <w:shd w:val="clear" w:color="auto" w:fill="D9D9D9" w:themeFill="background1" w:themeFillShade="D9"/>
          </w:tcPr>
          <w:p w14:paraId="190A5465" w14:textId="6E8ECC94" w:rsidR="00535829" w:rsidRPr="00B876FB" w:rsidRDefault="00535829" w:rsidP="009D644C">
            <w:pPr>
              <w:keepNext/>
              <w:keepLines/>
              <w:rPr>
                <w:sz w:val="20"/>
              </w:rPr>
            </w:pPr>
            <w:r>
              <w:rPr>
                <w:sz w:val="20"/>
              </w:rPr>
              <w:t>Tlf.</w:t>
            </w:r>
          </w:p>
        </w:tc>
        <w:tc>
          <w:tcPr>
            <w:tcW w:w="5812" w:type="dxa"/>
            <w:shd w:val="clear" w:color="auto" w:fill="FFFFCC"/>
          </w:tcPr>
          <w:p w14:paraId="3C5478A7" w14:textId="77777777" w:rsidR="00535829" w:rsidRPr="00B876FB" w:rsidRDefault="00535829" w:rsidP="009D644C">
            <w:pPr>
              <w:keepNext/>
              <w:keepLines/>
              <w:rPr>
                <w:color w:val="0000FF"/>
                <w:sz w:val="20"/>
              </w:rPr>
            </w:pPr>
          </w:p>
        </w:tc>
      </w:tr>
      <w:tr w:rsidR="00535829" w:rsidRPr="00B876FB" w14:paraId="1FDF4F32" w14:textId="77777777" w:rsidTr="00AE7AAA">
        <w:tc>
          <w:tcPr>
            <w:tcW w:w="3119" w:type="dxa"/>
            <w:shd w:val="clear" w:color="auto" w:fill="D9D9D9" w:themeFill="background1" w:themeFillShade="D9"/>
          </w:tcPr>
          <w:p w14:paraId="54EB2488" w14:textId="63533A92" w:rsidR="00535829" w:rsidRPr="00B876FB" w:rsidRDefault="00535829" w:rsidP="009D644C">
            <w:pPr>
              <w:keepNext/>
              <w:keepLines/>
              <w:rPr>
                <w:sz w:val="20"/>
              </w:rPr>
            </w:pPr>
            <w:r>
              <w:rPr>
                <w:sz w:val="20"/>
              </w:rPr>
              <w:t>E-post</w:t>
            </w:r>
          </w:p>
        </w:tc>
        <w:tc>
          <w:tcPr>
            <w:tcW w:w="5812" w:type="dxa"/>
            <w:shd w:val="clear" w:color="auto" w:fill="FFFFCC"/>
          </w:tcPr>
          <w:p w14:paraId="5BE55BC2" w14:textId="77777777" w:rsidR="00535829" w:rsidRPr="00B876FB" w:rsidRDefault="00535829" w:rsidP="009D644C">
            <w:pPr>
              <w:keepNext/>
              <w:keepLines/>
              <w:rPr>
                <w:color w:val="0000FF"/>
                <w:sz w:val="20"/>
              </w:rPr>
            </w:pPr>
          </w:p>
        </w:tc>
      </w:tr>
      <w:tr w:rsidR="00535829" w:rsidRPr="00B876FB" w14:paraId="7B9F7E8D" w14:textId="77777777" w:rsidTr="00AE7AAA">
        <w:tc>
          <w:tcPr>
            <w:tcW w:w="3119" w:type="dxa"/>
            <w:shd w:val="clear" w:color="auto" w:fill="D9D9D9" w:themeFill="background1" w:themeFillShade="D9"/>
          </w:tcPr>
          <w:p w14:paraId="54EDECBB" w14:textId="416BAB88" w:rsidR="00535829" w:rsidRPr="00B876FB" w:rsidRDefault="00535829" w:rsidP="009D644C">
            <w:pPr>
              <w:keepNext/>
              <w:keepLines/>
              <w:rPr>
                <w:sz w:val="20"/>
              </w:rPr>
            </w:pPr>
            <w:r>
              <w:rPr>
                <w:sz w:val="20"/>
              </w:rPr>
              <w:t>Årlig verdi</w:t>
            </w:r>
          </w:p>
        </w:tc>
        <w:tc>
          <w:tcPr>
            <w:tcW w:w="5812" w:type="dxa"/>
            <w:shd w:val="clear" w:color="auto" w:fill="FFFFCC"/>
          </w:tcPr>
          <w:p w14:paraId="469FAB48" w14:textId="77777777" w:rsidR="00535829" w:rsidRPr="00B876FB" w:rsidRDefault="00535829" w:rsidP="009D644C">
            <w:pPr>
              <w:keepNext/>
              <w:keepLines/>
              <w:rPr>
                <w:color w:val="0000FF"/>
                <w:sz w:val="20"/>
              </w:rPr>
            </w:pPr>
          </w:p>
        </w:tc>
      </w:tr>
      <w:tr w:rsidR="00535829" w:rsidRPr="00B876FB" w14:paraId="3C7F66E4" w14:textId="77777777" w:rsidTr="00AE7AAA">
        <w:tc>
          <w:tcPr>
            <w:tcW w:w="3119" w:type="dxa"/>
            <w:shd w:val="clear" w:color="auto" w:fill="D9D9D9" w:themeFill="background1" w:themeFillShade="D9"/>
          </w:tcPr>
          <w:p w14:paraId="7004CBF1" w14:textId="6A5775FA" w:rsidR="00535829" w:rsidRDefault="00535829" w:rsidP="009D644C">
            <w:pPr>
              <w:keepNext/>
              <w:keepLines/>
              <w:rPr>
                <w:sz w:val="20"/>
              </w:rPr>
            </w:pPr>
            <w:r>
              <w:rPr>
                <w:sz w:val="20"/>
              </w:rPr>
              <w:t>Leveranseperiode</w:t>
            </w:r>
          </w:p>
        </w:tc>
        <w:tc>
          <w:tcPr>
            <w:tcW w:w="5812" w:type="dxa"/>
            <w:shd w:val="clear" w:color="auto" w:fill="FFFFCC"/>
          </w:tcPr>
          <w:p w14:paraId="0310E260" w14:textId="77777777" w:rsidR="00535829" w:rsidRPr="00B876FB" w:rsidRDefault="00535829" w:rsidP="009D644C">
            <w:pPr>
              <w:keepNext/>
              <w:keepLines/>
              <w:rPr>
                <w:color w:val="0000FF"/>
                <w:sz w:val="20"/>
              </w:rPr>
            </w:pPr>
          </w:p>
        </w:tc>
      </w:tr>
      <w:tr w:rsidR="00535829" w:rsidRPr="00B876FB" w14:paraId="234F34A5" w14:textId="77777777" w:rsidTr="00AE7AAA">
        <w:tc>
          <w:tcPr>
            <w:tcW w:w="3119" w:type="dxa"/>
            <w:shd w:val="clear" w:color="auto" w:fill="D9D9D9" w:themeFill="background1" w:themeFillShade="D9"/>
          </w:tcPr>
          <w:p w14:paraId="11719EA9" w14:textId="14AB973F" w:rsidR="00535829" w:rsidRDefault="00535829" w:rsidP="009D644C">
            <w:pPr>
              <w:keepNext/>
              <w:keepLines/>
              <w:rPr>
                <w:sz w:val="20"/>
              </w:rPr>
            </w:pPr>
            <w:r>
              <w:rPr>
                <w:sz w:val="20"/>
              </w:rPr>
              <w:t>Kort redegjørelse for leveransens innhold, omfang og forpliktelser</w:t>
            </w:r>
          </w:p>
        </w:tc>
        <w:tc>
          <w:tcPr>
            <w:tcW w:w="5812" w:type="dxa"/>
            <w:shd w:val="clear" w:color="auto" w:fill="FFFFCC"/>
          </w:tcPr>
          <w:p w14:paraId="4EE06A52" w14:textId="77777777" w:rsidR="00535829" w:rsidRPr="00B876FB" w:rsidRDefault="00535829" w:rsidP="009D644C">
            <w:pPr>
              <w:keepNext/>
              <w:keepLines/>
              <w:rPr>
                <w:color w:val="0000FF"/>
                <w:sz w:val="20"/>
              </w:rPr>
            </w:pPr>
          </w:p>
        </w:tc>
      </w:tr>
      <w:bookmarkEnd w:id="0"/>
    </w:tbl>
    <w:p w14:paraId="30C6E1BB" w14:textId="77777777" w:rsidR="006B741E" w:rsidRDefault="006B741E" w:rsidP="006B741E">
      <w:pPr>
        <w:spacing w:line="300" w:lineRule="atLeast"/>
      </w:pPr>
    </w:p>
    <w:p w14:paraId="744C4058" w14:textId="21477802" w:rsidR="00535829" w:rsidRPr="00535829" w:rsidRDefault="00535829" w:rsidP="00535829">
      <w:pPr>
        <w:spacing w:line="300" w:lineRule="atLeast"/>
      </w:pPr>
      <w:r w:rsidRPr="00535829">
        <w:t xml:space="preserve">Referanse nr. </w:t>
      </w:r>
      <w:r>
        <w:t>2</w:t>
      </w: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5812"/>
      </w:tblGrid>
      <w:tr w:rsidR="00535829" w:rsidRPr="00535829" w14:paraId="0B7F1F74" w14:textId="77777777" w:rsidTr="009D644C">
        <w:trPr>
          <w:tblHeader/>
        </w:trPr>
        <w:tc>
          <w:tcPr>
            <w:tcW w:w="3119" w:type="dxa"/>
            <w:tcBorders>
              <w:bottom w:val="single" w:sz="4" w:space="0" w:color="auto"/>
            </w:tcBorders>
            <w:shd w:val="clear" w:color="auto" w:fill="E0E0E0"/>
          </w:tcPr>
          <w:p w14:paraId="32ACB01C" w14:textId="77777777" w:rsidR="00535829" w:rsidRPr="00535829" w:rsidRDefault="00535829" w:rsidP="00535829">
            <w:pPr>
              <w:spacing w:line="300" w:lineRule="atLeast"/>
              <w:rPr>
                <w:b/>
                <w:bCs/>
              </w:rPr>
            </w:pPr>
            <w:r w:rsidRPr="00535829">
              <w:rPr>
                <w:b/>
                <w:bCs/>
              </w:rPr>
              <w:t>Navn</w:t>
            </w:r>
            <w:r w:rsidRPr="00535829">
              <w:rPr>
                <w:b/>
                <w:bCs/>
              </w:rPr>
              <w:tab/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E6E6E6"/>
          </w:tcPr>
          <w:p w14:paraId="25ECE0F7" w14:textId="77777777" w:rsidR="00535829" w:rsidRPr="00535829" w:rsidRDefault="00535829" w:rsidP="00535829">
            <w:pPr>
              <w:spacing w:line="300" w:lineRule="atLeast"/>
              <w:rPr>
                <w:b/>
                <w:bCs/>
              </w:rPr>
            </w:pPr>
            <w:r w:rsidRPr="00535829">
              <w:rPr>
                <w:b/>
                <w:bCs/>
              </w:rPr>
              <w:t>Besvarelse</w:t>
            </w:r>
          </w:p>
        </w:tc>
      </w:tr>
      <w:tr w:rsidR="00535829" w:rsidRPr="00535829" w14:paraId="61438DF0" w14:textId="77777777" w:rsidTr="00AE7AAA">
        <w:tc>
          <w:tcPr>
            <w:tcW w:w="3119" w:type="dxa"/>
            <w:shd w:val="clear" w:color="auto" w:fill="D9D9D9" w:themeFill="background1" w:themeFillShade="D9"/>
          </w:tcPr>
          <w:p w14:paraId="26E64FB4" w14:textId="77777777" w:rsidR="00535829" w:rsidRPr="00535829" w:rsidRDefault="00535829" w:rsidP="00535829">
            <w:pPr>
              <w:spacing w:line="300" w:lineRule="atLeast"/>
            </w:pPr>
            <w:r w:rsidRPr="00535829">
              <w:t>Navn</w:t>
            </w:r>
          </w:p>
        </w:tc>
        <w:tc>
          <w:tcPr>
            <w:tcW w:w="5812" w:type="dxa"/>
            <w:shd w:val="clear" w:color="auto" w:fill="FFFFCC"/>
          </w:tcPr>
          <w:p w14:paraId="6C8C6675" w14:textId="77777777" w:rsidR="00535829" w:rsidRPr="00535829" w:rsidRDefault="00535829" w:rsidP="00535829">
            <w:pPr>
              <w:spacing w:line="300" w:lineRule="atLeast"/>
            </w:pPr>
          </w:p>
        </w:tc>
      </w:tr>
      <w:tr w:rsidR="00535829" w:rsidRPr="00535829" w14:paraId="1817C158" w14:textId="77777777" w:rsidTr="00AE7AAA">
        <w:tc>
          <w:tcPr>
            <w:tcW w:w="3119" w:type="dxa"/>
            <w:shd w:val="clear" w:color="auto" w:fill="D9D9D9" w:themeFill="background1" w:themeFillShade="D9"/>
          </w:tcPr>
          <w:p w14:paraId="77A91EB4" w14:textId="77777777" w:rsidR="00535829" w:rsidRPr="00535829" w:rsidRDefault="00535829" w:rsidP="00535829">
            <w:pPr>
              <w:spacing w:line="300" w:lineRule="atLeast"/>
            </w:pPr>
            <w:r w:rsidRPr="00535829">
              <w:t>Firma</w:t>
            </w:r>
          </w:p>
        </w:tc>
        <w:tc>
          <w:tcPr>
            <w:tcW w:w="5812" w:type="dxa"/>
            <w:shd w:val="clear" w:color="auto" w:fill="FFFFCC"/>
          </w:tcPr>
          <w:p w14:paraId="2E0BDC86" w14:textId="77777777" w:rsidR="00535829" w:rsidRPr="00535829" w:rsidRDefault="00535829" w:rsidP="00535829">
            <w:pPr>
              <w:spacing w:line="300" w:lineRule="atLeast"/>
            </w:pPr>
          </w:p>
        </w:tc>
      </w:tr>
      <w:tr w:rsidR="00535829" w:rsidRPr="00535829" w14:paraId="74D22411" w14:textId="77777777" w:rsidTr="00AE7AAA">
        <w:tc>
          <w:tcPr>
            <w:tcW w:w="3119" w:type="dxa"/>
            <w:shd w:val="clear" w:color="auto" w:fill="D9D9D9" w:themeFill="background1" w:themeFillShade="D9"/>
          </w:tcPr>
          <w:p w14:paraId="62611D71" w14:textId="774B3942" w:rsidR="00535829" w:rsidRPr="00535829" w:rsidRDefault="00535829" w:rsidP="00535829">
            <w:pPr>
              <w:spacing w:line="300" w:lineRule="atLeast"/>
            </w:pPr>
            <w:r w:rsidRPr="00535829">
              <w:t>Tlf</w:t>
            </w:r>
            <w:r>
              <w:t>.</w:t>
            </w:r>
          </w:p>
        </w:tc>
        <w:tc>
          <w:tcPr>
            <w:tcW w:w="5812" w:type="dxa"/>
            <w:shd w:val="clear" w:color="auto" w:fill="FFFFCC"/>
          </w:tcPr>
          <w:p w14:paraId="42B35509" w14:textId="77777777" w:rsidR="00535829" w:rsidRPr="00535829" w:rsidRDefault="00535829" w:rsidP="00535829">
            <w:pPr>
              <w:spacing w:line="300" w:lineRule="atLeast"/>
            </w:pPr>
          </w:p>
        </w:tc>
      </w:tr>
      <w:tr w:rsidR="00535829" w:rsidRPr="00535829" w14:paraId="5F931B35" w14:textId="77777777" w:rsidTr="00AE7AAA">
        <w:tc>
          <w:tcPr>
            <w:tcW w:w="3119" w:type="dxa"/>
            <w:shd w:val="clear" w:color="auto" w:fill="D9D9D9" w:themeFill="background1" w:themeFillShade="D9"/>
          </w:tcPr>
          <w:p w14:paraId="3CBE8C4C" w14:textId="77777777" w:rsidR="00535829" w:rsidRPr="00535829" w:rsidRDefault="00535829" w:rsidP="00535829">
            <w:pPr>
              <w:spacing w:line="300" w:lineRule="atLeast"/>
            </w:pPr>
            <w:r w:rsidRPr="00535829">
              <w:t>E-post</w:t>
            </w:r>
          </w:p>
        </w:tc>
        <w:tc>
          <w:tcPr>
            <w:tcW w:w="5812" w:type="dxa"/>
            <w:shd w:val="clear" w:color="auto" w:fill="FFFFCC"/>
          </w:tcPr>
          <w:p w14:paraId="75191DA4" w14:textId="77777777" w:rsidR="00535829" w:rsidRPr="00535829" w:rsidRDefault="00535829" w:rsidP="00535829">
            <w:pPr>
              <w:spacing w:line="300" w:lineRule="atLeast"/>
            </w:pPr>
          </w:p>
        </w:tc>
      </w:tr>
      <w:tr w:rsidR="00535829" w:rsidRPr="00535829" w14:paraId="52AB4B07" w14:textId="77777777" w:rsidTr="009D644C">
        <w:tc>
          <w:tcPr>
            <w:tcW w:w="3119" w:type="dxa"/>
            <w:shd w:val="clear" w:color="auto" w:fill="D9D9D9" w:themeFill="background1" w:themeFillShade="D9"/>
          </w:tcPr>
          <w:p w14:paraId="29879932" w14:textId="77777777" w:rsidR="00535829" w:rsidRPr="00535829" w:rsidRDefault="00535829" w:rsidP="00535829">
            <w:pPr>
              <w:spacing w:line="300" w:lineRule="atLeast"/>
            </w:pPr>
            <w:r w:rsidRPr="00535829">
              <w:t>Årlig verdi</w:t>
            </w:r>
          </w:p>
        </w:tc>
        <w:tc>
          <w:tcPr>
            <w:tcW w:w="5812" w:type="dxa"/>
            <w:shd w:val="pct25" w:color="FFFF99" w:fill="auto"/>
          </w:tcPr>
          <w:p w14:paraId="520CDDF1" w14:textId="77777777" w:rsidR="00535829" w:rsidRPr="00535829" w:rsidRDefault="00535829" w:rsidP="00535829">
            <w:pPr>
              <w:spacing w:line="300" w:lineRule="atLeast"/>
            </w:pPr>
          </w:p>
        </w:tc>
      </w:tr>
      <w:tr w:rsidR="00535829" w:rsidRPr="00535829" w14:paraId="54941A58" w14:textId="77777777" w:rsidTr="009D644C">
        <w:tc>
          <w:tcPr>
            <w:tcW w:w="3119" w:type="dxa"/>
            <w:shd w:val="clear" w:color="auto" w:fill="D9D9D9" w:themeFill="background1" w:themeFillShade="D9"/>
          </w:tcPr>
          <w:p w14:paraId="106A3BA4" w14:textId="77777777" w:rsidR="00535829" w:rsidRPr="00535829" w:rsidRDefault="00535829" w:rsidP="00535829">
            <w:pPr>
              <w:spacing w:line="300" w:lineRule="atLeast"/>
            </w:pPr>
            <w:r w:rsidRPr="00535829">
              <w:lastRenderedPageBreak/>
              <w:t>Leveranseperiode</w:t>
            </w:r>
          </w:p>
        </w:tc>
        <w:tc>
          <w:tcPr>
            <w:tcW w:w="5812" w:type="dxa"/>
            <w:shd w:val="pct25" w:color="FFFF99" w:fill="auto"/>
          </w:tcPr>
          <w:p w14:paraId="567EABDD" w14:textId="77777777" w:rsidR="00535829" w:rsidRPr="00535829" w:rsidRDefault="00535829" w:rsidP="00535829">
            <w:pPr>
              <w:spacing w:line="300" w:lineRule="atLeast"/>
            </w:pPr>
          </w:p>
        </w:tc>
      </w:tr>
      <w:tr w:rsidR="00535829" w:rsidRPr="00535829" w14:paraId="4C5427F2" w14:textId="77777777" w:rsidTr="009D644C">
        <w:tc>
          <w:tcPr>
            <w:tcW w:w="3119" w:type="dxa"/>
            <w:shd w:val="clear" w:color="auto" w:fill="D9D9D9" w:themeFill="background1" w:themeFillShade="D9"/>
          </w:tcPr>
          <w:p w14:paraId="50C392BC" w14:textId="77777777" w:rsidR="00535829" w:rsidRPr="00535829" w:rsidRDefault="00535829" w:rsidP="00535829">
            <w:pPr>
              <w:spacing w:line="300" w:lineRule="atLeast"/>
            </w:pPr>
            <w:r w:rsidRPr="00535829">
              <w:t>Kort redegjørelse for leveransens innhold, omfang og forpliktelser</w:t>
            </w:r>
          </w:p>
        </w:tc>
        <w:tc>
          <w:tcPr>
            <w:tcW w:w="5812" w:type="dxa"/>
            <w:shd w:val="pct25" w:color="FFFF99" w:fill="auto"/>
          </w:tcPr>
          <w:p w14:paraId="79E11E4B" w14:textId="77777777" w:rsidR="00535829" w:rsidRPr="00535829" w:rsidRDefault="00535829" w:rsidP="00535829">
            <w:pPr>
              <w:spacing w:line="300" w:lineRule="atLeast"/>
            </w:pPr>
          </w:p>
        </w:tc>
      </w:tr>
    </w:tbl>
    <w:p w14:paraId="75F68B63" w14:textId="77777777" w:rsidR="00535829" w:rsidRDefault="00535829" w:rsidP="006B741E">
      <w:pPr>
        <w:spacing w:line="300" w:lineRule="atLeast"/>
      </w:pPr>
    </w:p>
    <w:p w14:paraId="012D7088" w14:textId="054DC60C" w:rsidR="00535829" w:rsidRDefault="00535829" w:rsidP="00535829">
      <w:pPr>
        <w:spacing w:line="300" w:lineRule="atLeast"/>
      </w:pPr>
      <w:r>
        <w:t>Referanse nr. 3</w:t>
      </w: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5812"/>
      </w:tblGrid>
      <w:tr w:rsidR="00535829" w:rsidRPr="005C5560" w14:paraId="33C1F1A6" w14:textId="77777777" w:rsidTr="009D644C">
        <w:trPr>
          <w:tblHeader/>
        </w:trPr>
        <w:tc>
          <w:tcPr>
            <w:tcW w:w="3119" w:type="dxa"/>
            <w:tcBorders>
              <w:bottom w:val="single" w:sz="4" w:space="0" w:color="auto"/>
            </w:tcBorders>
            <w:shd w:val="clear" w:color="auto" w:fill="E0E0E0"/>
          </w:tcPr>
          <w:p w14:paraId="4742CD33" w14:textId="77777777" w:rsidR="00535829" w:rsidRPr="005C5560" w:rsidRDefault="00535829" w:rsidP="009D644C">
            <w:pPr>
              <w:keepNext/>
              <w:keepLines/>
              <w:rPr>
                <w:b/>
                <w:bCs/>
                <w:sz w:val="20"/>
                <w:szCs w:val="20"/>
              </w:rPr>
            </w:pPr>
            <w:r w:rsidRPr="005C5560">
              <w:rPr>
                <w:b/>
                <w:bCs/>
                <w:sz w:val="20"/>
                <w:szCs w:val="20"/>
              </w:rPr>
              <w:t>Navn</w:t>
            </w:r>
            <w:r w:rsidRPr="005C5560">
              <w:rPr>
                <w:b/>
                <w:bCs/>
                <w:sz w:val="20"/>
                <w:szCs w:val="20"/>
              </w:rPr>
              <w:tab/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E6E6E6"/>
          </w:tcPr>
          <w:p w14:paraId="68C6F56B" w14:textId="77777777" w:rsidR="00535829" w:rsidRPr="005C5560" w:rsidRDefault="00535829" w:rsidP="009D644C">
            <w:pPr>
              <w:keepNext/>
              <w:keepLines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Besvarelse</w:t>
            </w:r>
          </w:p>
        </w:tc>
      </w:tr>
      <w:tr w:rsidR="00535829" w:rsidRPr="00B876FB" w14:paraId="6F5123DE" w14:textId="77777777" w:rsidTr="009D644C">
        <w:tc>
          <w:tcPr>
            <w:tcW w:w="3119" w:type="dxa"/>
            <w:shd w:val="clear" w:color="auto" w:fill="D9D9D9" w:themeFill="background1" w:themeFillShade="D9"/>
          </w:tcPr>
          <w:p w14:paraId="326036BC" w14:textId="77777777" w:rsidR="00535829" w:rsidRPr="00B876FB" w:rsidRDefault="00535829" w:rsidP="009D644C">
            <w:pPr>
              <w:keepNext/>
              <w:keepLines/>
              <w:rPr>
                <w:color w:val="0000FF"/>
                <w:sz w:val="20"/>
              </w:rPr>
            </w:pPr>
            <w:r w:rsidRPr="00B735B5">
              <w:rPr>
                <w:sz w:val="20"/>
              </w:rPr>
              <w:t>Navn</w:t>
            </w:r>
          </w:p>
        </w:tc>
        <w:tc>
          <w:tcPr>
            <w:tcW w:w="5812" w:type="dxa"/>
            <w:shd w:val="pct25" w:color="FFFF99" w:fill="auto"/>
          </w:tcPr>
          <w:p w14:paraId="3020A470" w14:textId="77777777" w:rsidR="00535829" w:rsidRPr="00B876FB" w:rsidRDefault="00535829" w:rsidP="009D644C">
            <w:pPr>
              <w:keepNext/>
              <w:keepLines/>
              <w:rPr>
                <w:color w:val="0000FF"/>
                <w:sz w:val="20"/>
              </w:rPr>
            </w:pPr>
          </w:p>
        </w:tc>
      </w:tr>
      <w:tr w:rsidR="00535829" w:rsidRPr="00B876FB" w14:paraId="056AA19F" w14:textId="77777777" w:rsidTr="009D644C">
        <w:tc>
          <w:tcPr>
            <w:tcW w:w="3119" w:type="dxa"/>
            <w:shd w:val="clear" w:color="auto" w:fill="D9D9D9" w:themeFill="background1" w:themeFillShade="D9"/>
          </w:tcPr>
          <w:p w14:paraId="16D9EAEB" w14:textId="77777777" w:rsidR="00535829" w:rsidRPr="00B876FB" w:rsidRDefault="00535829" w:rsidP="009D644C">
            <w:pPr>
              <w:keepNext/>
              <w:keepLines/>
              <w:rPr>
                <w:sz w:val="20"/>
              </w:rPr>
            </w:pPr>
            <w:r>
              <w:rPr>
                <w:sz w:val="20"/>
              </w:rPr>
              <w:t>Firma</w:t>
            </w:r>
          </w:p>
        </w:tc>
        <w:tc>
          <w:tcPr>
            <w:tcW w:w="5812" w:type="dxa"/>
            <w:shd w:val="pct25" w:color="FFFF99" w:fill="auto"/>
          </w:tcPr>
          <w:p w14:paraId="4116092C" w14:textId="77777777" w:rsidR="00535829" w:rsidRPr="00B876FB" w:rsidRDefault="00535829" w:rsidP="009D644C">
            <w:pPr>
              <w:keepNext/>
              <w:keepLines/>
              <w:rPr>
                <w:color w:val="0000FF"/>
                <w:sz w:val="20"/>
              </w:rPr>
            </w:pPr>
          </w:p>
        </w:tc>
      </w:tr>
      <w:tr w:rsidR="00535829" w:rsidRPr="00B876FB" w14:paraId="3EA3FC57" w14:textId="77777777" w:rsidTr="009D644C">
        <w:tc>
          <w:tcPr>
            <w:tcW w:w="3119" w:type="dxa"/>
            <w:shd w:val="clear" w:color="auto" w:fill="D9D9D9" w:themeFill="background1" w:themeFillShade="D9"/>
          </w:tcPr>
          <w:p w14:paraId="66C712EC" w14:textId="78AF67CD" w:rsidR="00535829" w:rsidRPr="00B876FB" w:rsidRDefault="00535829" w:rsidP="009D644C">
            <w:pPr>
              <w:keepNext/>
              <w:keepLines/>
              <w:rPr>
                <w:sz w:val="20"/>
              </w:rPr>
            </w:pPr>
            <w:r>
              <w:rPr>
                <w:sz w:val="20"/>
              </w:rPr>
              <w:t>Tlf.</w:t>
            </w:r>
          </w:p>
        </w:tc>
        <w:tc>
          <w:tcPr>
            <w:tcW w:w="5812" w:type="dxa"/>
            <w:shd w:val="pct25" w:color="FFFF99" w:fill="auto"/>
          </w:tcPr>
          <w:p w14:paraId="7E2DD07B" w14:textId="77777777" w:rsidR="00535829" w:rsidRPr="00B876FB" w:rsidRDefault="00535829" w:rsidP="009D644C">
            <w:pPr>
              <w:keepNext/>
              <w:keepLines/>
              <w:rPr>
                <w:color w:val="0000FF"/>
                <w:sz w:val="20"/>
              </w:rPr>
            </w:pPr>
          </w:p>
        </w:tc>
      </w:tr>
      <w:tr w:rsidR="00535829" w:rsidRPr="00B876FB" w14:paraId="65BF5107" w14:textId="77777777" w:rsidTr="009D644C">
        <w:tc>
          <w:tcPr>
            <w:tcW w:w="3119" w:type="dxa"/>
            <w:shd w:val="clear" w:color="auto" w:fill="D9D9D9" w:themeFill="background1" w:themeFillShade="D9"/>
          </w:tcPr>
          <w:p w14:paraId="3414609C" w14:textId="77777777" w:rsidR="00535829" w:rsidRPr="00B876FB" w:rsidRDefault="00535829" w:rsidP="009D644C">
            <w:pPr>
              <w:keepNext/>
              <w:keepLines/>
              <w:rPr>
                <w:sz w:val="20"/>
              </w:rPr>
            </w:pPr>
            <w:r>
              <w:rPr>
                <w:sz w:val="20"/>
              </w:rPr>
              <w:t>E-post</w:t>
            </w:r>
          </w:p>
        </w:tc>
        <w:tc>
          <w:tcPr>
            <w:tcW w:w="5812" w:type="dxa"/>
            <w:shd w:val="pct25" w:color="FFFF99" w:fill="auto"/>
          </w:tcPr>
          <w:p w14:paraId="0CCB13B2" w14:textId="77777777" w:rsidR="00535829" w:rsidRPr="00B876FB" w:rsidRDefault="00535829" w:rsidP="009D644C">
            <w:pPr>
              <w:keepNext/>
              <w:keepLines/>
              <w:rPr>
                <w:color w:val="0000FF"/>
                <w:sz w:val="20"/>
              </w:rPr>
            </w:pPr>
          </w:p>
        </w:tc>
      </w:tr>
      <w:tr w:rsidR="00535829" w:rsidRPr="00B876FB" w14:paraId="48831A25" w14:textId="77777777" w:rsidTr="009D644C">
        <w:tc>
          <w:tcPr>
            <w:tcW w:w="3119" w:type="dxa"/>
            <w:shd w:val="clear" w:color="auto" w:fill="D9D9D9" w:themeFill="background1" w:themeFillShade="D9"/>
          </w:tcPr>
          <w:p w14:paraId="779470AD" w14:textId="77777777" w:rsidR="00535829" w:rsidRPr="00B876FB" w:rsidRDefault="00535829" w:rsidP="009D644C">
            <w:pPr>
              <w:keepNext/>
              <w:keepLines/>
              <w:rPr>
                <w:sz w:val="20"/>
              </w:rPr>
            </w:pPr>
            <w:r>
              <w:rPr>
                <w:sz w:val="20"/>
              </w:rPr>
              <w:t>Årlig verdi</w:t>
            </w:r>
          </w:p>
        </w:tc>
        <w:tc>
          <w:tcPr>
            <w:tcW w:w="5812" w:type="dxa"/>
            <w:shd w:val="pct25" w:color="FFFF99" w:fill="auto"/>
          </w:tcPr>
          <w:p w14:paraId="14B395B6" w14:textId="77777777" w:rsidR="00535829" w:rsidRPr="00B876FB" w:rsidRDefault="00535829" w:rsidP="009D644C">
            <w:pPr>
              <w:keepNext/>
              <w:keepLines/>
              <w:rPr>
                <w:color w:val="0000FF"/>
                <w:sz w:val="20"/>
              </w:rPr>
            </w:pPr>
          </w:p>
        </w:tc>
      </w:tr>
      <w:tr w:rsidR="00535829" w:rsidRPr="00B876FB" w14:paraId="25019F5B" w14:textId="77777777" w:rsidTr="009D644C">
        <w:tc>
          <w:tcPr>
            <w:tcW w:w="3119" w:type="dxa"/>
            <w:shd w:val="clear" w:color="auto" w:fill="D9D9D9" w:themeFill="background1" w:themeFillShade="D9"/>
          </w:tcPr>
          <w:p w14:paraId="688ECBAA" w14:textId="77777777" w:rsidR="00535829" w:rsidRDefault="00535829" w:rsidP="009D644C">
            <w:pPr>
              <w:keepNext/>
              <w:keepLines/>
              <w:rPr>
                <w:sz w:val="20"/>
              </w:rPr>
            </w:pPr>
            <w:r>
              <w:rPr>
                <w:sz w:val="20"/>
              </w:rPr>
              <w:t>Leveranseperiode</w:t>
            </w:r>
          </w:p>
        </w:tc>
        <w:tc>
          <w:tcPr>
            <w:tcW w:w="5812" w:type="dxa"/>
            <w:shd w:val="pct25" w:color="FFFF99" w:fill="auto"/>
          </w:tcPr>
          <w:p w14:paraId="49282AE0" w14:textId="77777777" w:rsidR="00535829" w:rsidRPr="00B876FB" w:rsidRDefault="00535829" w:rsidP="009D644C">
            <w:pPr>
              <w:keepNext/>
              <w:keepLines/>
              <w:rPr>
                <w:color w:val="0000FF"/>
                <w:sz w:val="20"/>
              </w:rPr>
            </w:pPr>
          </w:p>
        </w:tc>
      </w:tr>
      <w:tr w:rsidR="00535829" w:rsidRPr="00B876FB" w14:paraId="54B7A029" w14:textId="77777777" w:rsidTr="009D644C">
        <w:tc>
          <w:tcPr>
            <w:tcW w:w="3119" w:type="dxa"/>
            <w:shd w:val="clear" w:color="auto" w:fill="D9D9D9" w:themeFill="background1" w:themeFillShade="D9"/>
          </w:tcPr>
          <w:p w14:paraId="4A4B2094" w14:textId="77777777" w:rsidR="00535829" w:rsidRDefault="00535829" w:rsidP="009D644C">
            <w:pPr>
              <w:keepNext/>
              <w:keepLines/>
              <w:rPr>
                <w:sz w:val="20"/>
              </w:rPr>
            </w:pPr>
            <w:r>
              <w:rPr>
                <w:sz w:val="20"/>
              </w:rPr>
              <w:t>Kort redegjørelse for leveransens innhold, omfang og forpliktelser</w:t>
            </w:r>
          </w:p>
        </w:tc>
        <w:tc>
          <w:tcPr>
            <w:tcW w:w="5812" w:type="dxa"/>
            <w:shd w:val="pct25" w:color="FFFF99" w:fill="auto"/>
          </w:tcPr>
          <w:p w14:paraId="3F2DA249" w14:textId="77777777" w:rsidR="00535829" w:rsidRPr="00B876FB" w:rsidRDefault="00535829" w:rsidP="009D644C">
            <w:pPr>
              <w:keepNext/>
              <w:keepLines/>
              <w:rPr>
                <w:color w:val="0000FF"/>
                <w:sz w:val="20"/>
              </w:rPr>
            </w:pPr>
          </w:p>
        </w:tc>
      </w:tr>
    </w:tbl>
    <w:p w14:paraId="23883657" w14:textId="77777777" w:rsidR="00535829" w:rsidRDefault="00535829" w:rsidP="00535829">
      <w:pPr>
        <w:spacing w:line="300" w:lineRule="atLeast"/>
      </w:pPr>
    </w:p>
    <w:p w14:paraId="58CE9C2C" w14:textId="77777777" w:rsidR="006B741E" w:rsidRPr="00B876FB" w:rsidRDefault="006B741E" w:rsidP="006B741E">
      <w:pPr>
        <w:spacing w:line="300" w:lineRule="atLeast"/>
      </w:pPr>
      <w:r w:rsidRPr="00B876FB">
        <w:t>Referanser vil eventuelt bli kontaktet hvis oppdragsgiver har behov for å verifisere tilbyders erfaring.</w:t>
      </w:r>
    </w:p>
    <w:p w14:paraId="094A2AA4" w14:textId="77777777" w:rsidR="006B741E" w:rsidRDefault="006B741E" w:rsidP="006B741E"/>
    <w:p w14:paraId="6660680E" w14:textId="77777777" w:rsidR="00773352" w:rsidRPr="00773352" w:rsidRDefault="00773352" w:rsidP="00773352"/>
    <w:sectPr w:rsidR="00773352" w:rsidRPr="00773352" w:rsidSect="00172E83"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609B2" w14:textId="77777777" w:rsidR="00AF5F97" w:rsidRDefault="00AF5F97" w:rsidP="008A6B54">
      <w:pPr>
        <w:spacing w:after="0" w:line="240" w:lineRule="auto"/>
      </w:pPr>
      <w:r>
        <w:separator/>
      </w:r>
    </w:p>
  </w:endnote>
  <w:endnote w:type="continuationSeparator" w:id="0">
    <w:p w14:paraId="2EDFCCC3" w14:textId="77777777" w:rsidR="00AF5F97" w:rsidRDefault="00AF5F97" w:rsidP="008A6B54">
      <w:pPr>
        <w:spacing w:after="0" w:line="240" w:lineRule="auto"/>
      </w:pPr>
      <w:r>
        <w:continuationSeparator/>
      </w:r>
    </w:p>
  </w:endnote>
  <w:endnote w:type="continuationNotice" w:id="1">
    <w:p w14:paraId="72748622" w14:textId="77777777" w:rsidR="00AF5F97" w:rsidRDefault="00AF5F9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5936B89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03993E6" w14:textId="1729803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3BEB9EC5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74062EF6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3547CF5" w14:textId="2E288D7B" w:rsidR="0001190D" w:rsidRPr="00BD5AA6" w:rsidRDefault="0001190D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</w:tcPr>
        <w:p w14:paraId="7B4A7F65" w14:textId="64C876CE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</w:tbl>
  <w:p w14:paraId="2C449B83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7843E4C7" w14:textId="77777777" w:rsidTr="417DE86E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8D60437" w14:textId="3917564E" w:rsidR="004F084A" w:rsidRPr="00907B33" w:rsidRDefault="004F084A" w:rsidP="417DE86E">
          <w:pPr>
            <w:pStyle w:val="Bunntekst"/>
          </w:pPr>
        </w:p>
      </w:tc>
      <w:tc>
        <w:tcPr>
          <w:tcW w:w="2500" w:type="pct"/>
          <w:shd w:val="clear" w:color="auto" w:fill="auto"/>
        </w:tcPr>
        <w:p w14:paraId="156C56A0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B618306" w14:textId="77777777" w:rsidTr="417DE86E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5FACB062" w14:textId="11D7566D" w:rsidR="004F084A" w:rsidRPr="00BD5AA6" w:rsidRDefault="004F084A" w:rsidP="417DE86E">
          <w:pPr>
            <w:pStyle w:val="Bunntekst"/>
            <w:rPr>
              <w:b w:val="0"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</w:tcPr>
        <w:p w14:paraId="7EF796CF" w14:textId="4F56C1E1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</w:tbl>
  <w:p w14:paraId="66EC78E2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36529" w14:textId="77777777" w:rsidR="00AF5F97" w:rsidRDefault="00AF5F97" w:rsidP="008A6B54">
      <w:pPr>
        <w:spacing w:after="0" w:line="240" w:lineRule="auto"/>
      </w:pPr>
      <w:r>
        <w:separator/>
      </w:r>
    </w:p>
  </w:footnote>
  <w:footnote w:type="continuationSeparator" w:id="0">
    <w:p w14:paraId="191884C3" w14:textId="77777777" w:rsidR="00AF5F97" w:rsidRDefault="00AF5F97" w:rsidP="008A6B54">
      <w:pPr>
        <w:spacing w:after="0" w:line="240" w:lineRule="auto"/>
      </w:pPr>
      <w:r>
        <w:continuationSeparator/>
      </w:r>
    </w:p>
  </w:footnote>
  <w:footnote w:type="continuationNotice" w:id="1">
    <w:p w14:paraId="7EF7D399" w14:textId="77777777" w:rsidR="00AF5F97" w:rsidRDefault="00AF5F9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ECC9" w14:textId="77777777" w:rsidR="004F084A" w:rsidRPr="005E3FC0" w:rsidRDefault="1A3D7EA5" w:rsidP="005E3FC0">
    <w:pPr>
      <w:pStyle w:val="Topptekst"/>
      <w:jc w:val="right"/>
      <w:rPr>
        <w:sz w:val="18"/>
        <w:szCs w:val="18"/>
      </w:rPr>
    </w:pPr>
    <w:r w:rsidRPr="005E3FC0">
      <w:rPr>
        <w:sz w:val="18"/>
        <w:szCs w:val="18"/>
      </w:rPr>
      <w:t>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C40"/>
    <w:rsid w:val="0001190D"/>
    <w:rsid w:val="000169B0"/>
    <w:rsid w:val="00061D42"/>
    <w:rsid w:val="00066FAD"/>
    <w:rsid w:val="00082078"/>
    <w:rsid w:val="000C11C6"/>
    <w:rsid w:val="000E3D69"/>
    <w:rsid w:val="000F11A5"/>
    <w:rsid w:val="001457DD"/>
    <w:rsid w:val="001523C6"/>
    <w:rsid w:val="00172E83"/>
    <w:rsid w:val="00174C26"/>
    <w:rsid w:val="00234B11"/>
    <w:rsid w:val="002C03B4"/>
    <w:rsid w:val="002C5C80"/>
    <w:rsid w:val="002D33F1"/>
    <w:rsid w:val="002F21B1"/>
    <w:rsid w:val="00311005"/>
    <w:rsid w:val="00397029"/>
    <w:rsid w:val="003C7810"/>
    <w:rsid w:val="003D3F41"/>
    <w:rsid w:val="00400A8F"/>
    <w:rsid w:val="00402EAE"/>
    <w:rsid w:val="00421342"/>
    <w:rsid w:val="004217F6"/>
    <w:rsid w:val="00472E46"/>
    <w:rsid w:val="0047732F"/>
    <w:rsid w:val="00486599"/>
    <w:rsid w:val="00486A77"/>
    <w:rsid w:val="004B54E4"/>
    <w:rsid w:val="004F084A"/>
    <w:rsid w:val="004F19EB"/>
    <w:rsid w:val="00512B3B"/>
    <w:rsid w:val="00522354"/>
    <w:rsid w:val="00535829"/>
    <w:rsid w:val="005703FD"/>
    <w:rsid w:val="005E3FC0"/>
    <w:rsid w:val="005E61C2"/>
    <w:rsid w:val="005F5862"/>
    <w:rsid w:val="006837C3"/>
    <w:rsid w:val="006B741E"/>
    <w:rsid w:val="006F312A"/>
    <w:rsid w:val="006F7C40"/>
    <w:rsid w:val="0076237F"/>
    <w:rsid w:val="00771457"/>
    <w:rsid w:val="00773352"/>
    <w:rsid w:val="007D00AD"/>
    <w:rsid w:val="007F13FF"/>
    <w:rsid w:val="00807926"/>
    <w:rsid w:val="0081186E"/>
    <w:rsid w:val="0082344F"/>
    <w:rsid w:val="00884491"/>
    <w:rsid w:val="008961BF"/>
    <w:rsid w:val="008A1521"/>
    <w:rsid w:val="008A6B54"/>
    <w:rsid w:val="008F2B11"/>
    <w:rsid w:val="00907B33"/>
    <w:rsid w:val="009472F3"/>
    <w:rsid w:val="00971DA8"/>
    <w:rsid w:val="009A3E11"/>
    <w:rsid w:val="009A7807"/>
    <w:rsid w:val="009B4D02"/>
    <w:rsid w:val="009C2828"/>
    <w:rsid w:val="009C7E5D"/>
    <w:rsid w:val="009F7F53"/>
    <w:rsid w:val="00A13B9A"/>
    <w:rsid w:val="00A659C6"/>
    <w:rsid w:val="00A72C96"/>
    <w:rsid w:val="00A9289E"/>
    <w:rsid w:val="00AA1652"/>
    <w:rsid w:val="00AA23BB"/>
    <w:rsid w:val="00AE3BC9"/>
    <w:rsid w:val="00AE7AAA"/>
    <w:rsid w:val="00AF5F97"/>
    <w:rsid w:val="00B254A8"/>
    <w:rsid w:val="00B30A4F"/>
    <w:rsid w:val="00B656CC"/>
    <w:rsid w:val="00B735B5"/>
    <w:rsid w:val="00BC7511"/>
    <w:rsid w:val="00BD5AA6"/>
    <w:rsid w:val="00C37AEC"/>
    <w:rsid w:val="00C80220"/>
    <w:rsid w:val="00CB354A"/>
    <w:rsid w:val="00CC0CDA"/>
    <w:rsid w:val="00CC230C"/>
    <w:rsid w:val="00D0738E"/>
    <w:rsid w:val="00D14E61"/>
    <w:rsid w:val="00D25402"/>
    <w:rsid w:val="00D549FA"/>
    <w:rsid w:val="00D74A8E"/>
    <w:rsid w:val="00D758FB"/>
    <w:rsid w:val="00D772B4"/>
    <w:rsid w:val="00D869B4"/>
    <w:rsid w:val="00E041DB"/>
    <w:rsid w:val="00E21700"/>
    <w:rsid w:val="00E3138E"/>
    <w:rsid w:val="00E65CBD"/>
    <w:rsid w:val="00E87810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402EE"/>
    <w:rsid w:val="00F604BA"/>
    <w:rsid w:val="00F6667E"/>
    <w:rsid w:val="00FA1CD0"/>
    <w:rsid w:val="00FA2016"/>
    <w:rsid w:val="00FD6AD8"/>
    <w:rsid w:val="022FCC2D"/>
    <w:rsid w:val="0BE0E282"/>
    <w:rsid w:val="1A3D7EA5"/>
    <w:rsid w:val="417DE86E"/>
    <w:rsid w:val="4BBC7633"/>
    <w:rsid w:val="56912A01"/>
    <w:rsid w:val="70814B4C"/>
    <w:rsid w:val="721E7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F1DFDA"/>
  <w15:chartTrackingRefBased/>
  <w15:docId w15:val="{C7411C96-3CB8-4D27-8ABC-EE2284C72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5829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09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D73AD5766E1849A018467F155D94B6" ma:contentTypeVersion="20" ma:contentTypeDescription="Opprett et nytt dokument." ma:contentTypeScope="" ma:versionID="8878d5b9f791bd60032ebf091acdf627">
  <xsd:schema xmlns:xsd="http://www.w3.org/2001/XMLSchema" xmlns:xs="http://www.w3.org/2001/XMLSchema" xmlns:p="http://schemas.microsoft.com/office/2006/metadata/properties" xmlns:ns2="05476afe-8bef-49c8-a283-a493477f5dcc" xmlns:ns3="8a1586c3-c249-417c-9e47-c5913d3141cb" targetNamespace="http://schemas.microsoft.com/office/2006/metadata/properties" ma:root="true" ma:fieldsID="6f6d8c57fa178370e31b13339fb94cd9" ns2:_="" ns3:_="">
    <xsd:import namespace="05476afe-8bef-49c8-a283-a493477f5dcc"/>
    <xsd:import namespace="8a1586c3-c249-417c-9e47-c5913d314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Persone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76afe-8bef-49c8-a283-a493477f5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ersoner" ma:index="26" nillable="true" ma:displayName="Personer" ma:format="Dropdown" ma:list="UserInfo" ma:SharePointGroup="0" ma:internalName="Perso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1586c3-c249-417c-9e47-c5913d314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fedb849-0690-442b-817e-ce41677f892b}" ma:internalName="TaxCatchAll" ma:showField="CatchAllData" ma:web="8a1586c3-c249-417c-9e47-c5913d314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ersoner xmlns="05476afe-8bef-49c8-a283-a493477f5dcc">
      <UserInfo>
        <DisplayName/>
        <AccountId xsi:nil="true"/>
        <AccountType/>
      </UserInfo>
    </Personer>
    <TaxCatchAll xmlns="8a1586c3-c249-417c-9e47-c5913d3141cb" xsi:nil="true"/>
    <lcf76f155ced4ddcb4097134ff3c332f xmlns="05476afe-8bef-49c8-a283-a493477f5dc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5C3402-F474-4F85-ADE4-AFCFA91BE0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476afe-8bef-49c8-a283-a493477f5dcc"/>
    <ds:schemaRef ds:uri="8a1586c3-c249-417c-9e47-c5913d3141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416BCA-9137-4900-A68E-7634535082AA}">
  <ds:schemaRefs>
    <ds:schemaRef ds:uri="http://schemas.microsoft.com/office/2006/metadata/properties"/>
    <ds:schemaRef ds:uri="http://schemas.microsoft.com/office/infopath/2007/PartnerControls"/>
    <ds:schemaRef ds:uri="05476afe-8bef-49c8-a283-a493477f5dcc"/>
    <ds:schemaRef ds:uri="8a1586c3-c249-417c-9e47-c5913d3141cb"/>
  </ds:schemaRefs>
</ds:datastoreItem>
</file>

<file path=customXml/itemProps4.xml><?xml version="1.0" encoding="utf-8"?>
<ds:datastoreItem xmlns:ds="http://schemas.openxmlformats.org/officeDocument/2006/customXml" ds:itemID="{E37E1D78-CCDA-48AA-A479-B0B11CB53B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9</TotalTime>
  <Pages>2</Pages>
  <Words>138</Words>
  <Characters>733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Torsgård, Olaug Anne</cp:lastModifiedBy>
  <cp:revision>22</cp:revision>
  <dcterms:created xsi:type="dcterms:W3CDTF">2023-07-07T13:02:00Z</dcterms:created>
  <dcterms:modified xsi:type="dcterms:W3CDTF">2026-06-22T10:26:00Z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78200</vt:r8>
  </property>
  <property fmtid="{D5CDD505-2E9C-101B-9397-08002B2CF9AE}" pid="3" name="xd_ProgID">
    <vt:lpwstr/>
  </property>
  <property fmtid="{D5CDD505-2E9C-101B-9397-08002B2CF9AE}" pid="4" name="ContentTypeId">
    <vt:lpwstr>0x01010063D73AD5766E1849A018467F155D94B6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I Arbeid|34345c51-8802-4013-84be-74902cea0210</vt:lpwstr>
  </property>
  <property fmtid="{D5CDD505-2E9C-101B-9397-08002B2CF9AE}" pid="10" name="TaxCatchAll">
    <vt:lpwstr>6;#Utgående dokument|3096e2a7-81e8-4e05-8f95-bfe59d4018ea;#2;#IKT|4dd68fe5-8512-4eb7-b3fc-0ee7e2ec45d0;#1;#I Arbeid|34345c51-8802-4013-84be-74902cea0210</vt:lpwstr>
  </property>
  <property fmtid="{D5CDD505-2E9C-101B-9397-08002B2CF9AE}" pid="11" name="SHICategory">
    <vt:lpwstr>2;#IKT|4dd68fe5-8512-4eb7-b3fc-0ee7e2ec45d0</vt:lpwstr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cd34d7d8f9d8445ca63dd03b5376680a">
    <vt:lpwstr/>
  </property>
  <property fmtid="{D5CDD505-2E9C-101B-9397-08002B2CF9AE}" pid="15" name="SHIStatus">
    <vt:lpwstr>1;#I Arbeid|34345c51-8802-4013-84be-74902cea0210</vt:lpwstr>
  </property>
  <property fmtid="{D5CDD505-2E9C-101B-9397-08002B2CF9AE}" pid="16" name="mb0d347ee0664214bffb1328b3228b3b">
    <vt:lpwstr/>
  </property>
  <property fmtid="{D5CDD505-2E9C-101B-9397-08002B2CF9AE}" pid="17" name="lda629c15bae4e91aa6c7e8cbbdfc8b6">
    <vt:lpwstr>IKT|4dd68fe5-8512-4eb7-b3fc-0ee7e2ec45d0</vt:lpwstr>
  </property>
  <property fmtid="{D5CDD505-2E9C-101B-9397-08002B2CF9AE}" pid="18" name="SHIArchiveKey">
    <vt:lpwstr/>
  </property>
  <property fmtid="{D5CDD505-2E9C-101B-9397-08002B2CF9AE}" pid="19" name="f692c5fbbf584dd1b4cdb2fc07ec6741">
    <vt:lpwstr>Utgående dokument|3096e2a7-81e8-4e05-8f95-bfe59d4018ea</vt:lpwstr>
  </property>
  <property fmtid="{D5CDD505-2E9C-101B-9397-08002B2CF9AE}" pid="20" name="SHIBusinessFunction">
    <vt:lpwstr/>
  </property>
  <property fmtid="{D5CDD505-2E9C-101B-9397-08002B2CF9AE}" pid="21" name="SHIJournalType">
    <vt:lpwstr>6;#Utgående dokument|3096e2a7-81e8-4e05-8f95-bfe59d4018ea</vt:lpwstr>
  </property>
  <property fmtid="{D5CDD505-2E9C-101B-9397-08002B2CF9AE}" pid="22" name="MediaServiceImageTags">
    <vt:lpwstr/>
  </property>
</Properties>
</file>